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14803" w14:textId="77777777" w:rsidR="00233B63" w:rsidRDefault="00233B63" w:rsidP="00233B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GOBYAN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2D54553D" w14:textId="77777777" w:rsidR="00233B63" w:rsidRDefault="00233B63" w:rsidP="00233B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Laindon, Essex.</w:t>
      </w:r>
    </w:p>
    <w:p w14:paraId="1756C535" w14:textId="77777777" w:rsidR="00233B63" w:rsidRDefault="00233B63" w:rsidP="00233B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D84935" w14:textId="77777777" w:rsidR="00233B63" w:rsidRDefault="00233B63" w:rsidP="00233B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7D76FB" w14:textId="77777777" w:rsidR="00233B63" w:rsidRDefault="00233B63" w:rsidP="00233B63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Essex the tax of a fifteenth and a tenth granted to the King at the last Parliament.</w:t>
      </w:r>
    </w:p>
    <w:p w14:paraId="024A576D" w14:textId="77777777" w:rsidR="00233B63" w:rsidRDefault="00233B63" w:rsidP="00233B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p.189)</w:t>
      </w:r>
    </w:p>
    <w:p w14:paraId="790894B6" w14:textId="77777777" w:rsidR="00233B63" w:rsidRDefault="00233B63" w:rsidP="00233B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3DF916" w14:textId="77777777" w:rsidR="00233B63" w:rsidRDefault="00233B63" w:rsidP="00233B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89B236" w14:textId="77777777" w:rsidR="00233B63" w:rsidRDefault="00233B63" w:rsidP="00233B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2021</w:t>
      </w:r>
    </w:p>
    <w:p w14:paraId="0737C86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F418E" w14:textId="77777777" w:rsidR="00233B63" w:rsidRDefault="00233B63" w:rsidP="009139A6">
      <w:r>
        <w:separator/>
      </w:r>
    </w:p>
  </w:endnote>
  <w:endnote w:type="continuationSeparator" w:id="0">
    <w:p w14:paraId="2E10F01E" w14:textId="77777777" w:rsidR="00233B63" w:rsidRDefault="00233B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93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7352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3DB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0B07A" w14:textId="77777777" w:rsidR="00233B63" w:rsidRDefault="00233B63" w:rsidP="009139A6">
      <w:r>
        <w:separator/>
      </w:r>
    </w:p>
  </w:footnote>
  <w:footnote w:type="continuationSeparator" w:id="0">
    <w:p w14:paraId="51A44CAB" w14:textId="77777777" w:rsidR="00233B63" w:rsidRDefault="00233B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837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A8B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3CF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B63"/>
    <w:rsid w:val="000666E0"/>
    <w:rsid w:val="00233B6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B96CB"/>
  <w15:chartTrackingRefBased/>
  <w15:docId w15:val="{F774885A-F8FF-45B2-BCCB-E8CFF1EB2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2021-06-02T09:58:00Z</dcterms:created>
  <dcterms:modified xsi:type="dcterms:W3CDTF">2021-06-02T09:59:00Z</dcterms:modified>
</cp:coreProperties>
</file>